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2AB17" w14:textId="77777777" w:rsidR="00264C1B" w:rsidRDefault="00264C1B" w:rsidP="00264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PALMER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561A98C0" w14:textId="77777777" w:rsidR="00264C1B" w:rsidRDefault="00264C1B" w:rsidP="00264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Southampton and London. </w:t>
      </w:r>
    </w:p>
    <w:p w14:paraId="5562E048" w14:textId="77777777" w:rsidR="00264C1B" w:rsidRDefault="00264C1B" w:rsidP="00264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42FE86" w14:textId="77777777" w:rsidR="00264C1B" w:rsidRDefault="00264C1B" w:rsidP="00264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B48C0" w14:textId="77777777" w:rsidR="00264C1B" w:rsidRDefault="00264C1B" w:rsidP="00264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Giles(q.v.).</w:t>
      </w:r>
    </w:p>
    <w:p w14:paraId="7D92C111" w14:textId="77777777" w:rsidR="00264C1B" w:rsidRDefault="00264C1B" w:rsidP="00264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 by the List and Index Society, 2020, p.57)</w:t>
      </w:r>
    </w:p>
    <w:p w14:paraId="0205A8C8" w14:textId="77777777" w:rsidR="00264C1B" w:rsidRDefault="00264C1B" w:rsidP="00264C1B">
      <w:pPr>
        <w:rPr>
          <w:rFonts w:ascii="Times New Roman" w:hAnsi="Times New Roman" w:cs="Times New Roman"/>
          <w:sz w:val="24"/>
          <w:szCs w:val="24"/>
        </w:rPr>
      </w:pPr>
    </w:p>
    <w:p w14:paraId="2E28C105" w14:textId="77777777" w:rsidR="00264C1B" w:rsidRDefault="00264C1B" w:rsidP="00264C1B">
      <w:pPr>
        <w:rPr>
          <w:rFonts w:ascii="Times New Roman" w:hAnsi="Times New Roman" w:cs="Times New Roman"/>
          <w:sz w:val="24"/>
          <w:szCs w:val="24"/>
        </w:rPr>
      </w:pPr>
    </w:p>
    <w:p w14:paraId="6C81B7C8" w14:textId="77777777" w:rsidR="00264C1B" w:rsidRDefault="00264C1B" w:rsidP="00264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Feb.1469</w:t>
      </w:r>
      <w:r>
        <w:rPr>
          <w:rFonts w:ascii="Times New Roman" w:hAnsi="Times New Roman" w:cs="Times New Roman"/>
          <w:sz w:val="24"/>
          <w:szCs w:val="24"/>
        </w:rPr>
        <w:tab/>
        <w:t>They were granted a general pardon.   (ibid.)</w:t>
      </w:r>
    </w:p>
    <w:p w14:paraId="477451C4" w14:textId="77777777" w:rsidR="00264C1B" w:rsidRDefault="00264C1B" w:rsidP="00264C1B">
      <w:pPr>
        <w:rPr>
          <w:rFonts w:ascii="Times New Roman" w:hAnsi="Times New Roman" w:cs="Times New Roman"/>
          <w:sz w:val="24"/>
          <w:szCs w:val="24"/>
        </w:rPr>
      </w:pPr>
    </w:p>
    <w:p w14:paraId="5471AB70" w14:textId="77777777" w:rsidR="00264C1B" w:rsidRDefault="00264C1B" w:rsidP="00264C1B">
      <w:pPr>
        <w:rPr>
          <w:rFonts w:ascii="Times New Roman" w:hAnsi="Times New Roman" w:cs="Times New Roman"/>
          <w:sz w:val="24"/>
          <w:szCs w:val="24"/>
        </w:rPr>
      </w:pPr>
    </w:p>
    <w:p w14:paraId="27CABC5C" w14:textId="77777777" w:rsidR="00264C1B" w:rsidRPr="008A4652" w:rsidRDefault="00264C1B" w:rsidP="00264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2022</w:t>
      </w:r>
    </w:p>
    <w:p w14:paraId="2F79E3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B85B2" w14:textId="77777777" w:rsidR="00264C1B" w:rsidRDefault="00264C1B" w:rsidP="009139A6">
      <w:r>
        <w:separator/>
      </w:r>
    </w:p>
  </w:endnote>
  <w:endnote w:type="continuationSeparator" w:id="0">
    <w:p w14:paraId="7F0EAF6D" w14:textId="77777777" w:rsidR="00264C1B" w:rsidRDefault="00264C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CCC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AD3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08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0D6A" w14:textId="77777777" w:rsidR="00264C1B" w:rsidRDefault="00264C1B" w:rsidP="009139A6">
      <w:r>
        <w:separator/>
      </w:r>
    </w:p>
  </w:footnote>
  <w:footnote w:type="continuationSeparator" w:id="0">
    <w:p w14:paraId="7C91C72C" w14:textId="77777777" w:rsidR="00264C1B" w:rsidRDefault="00264C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115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E14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47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1B"/>
    <w:rsid w:val="000666E0"/>
    <w:rsid w:val="002510B7"/>
    <w:rsid w:val="00264C1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4A20"/>
  <w15:chartTrackingRefBased/>
  <w15:docId w15:val="{6B445B58-F695-47D2-B8F2-15EA39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1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2022-07-16T20:44:00Z</dcterms:created>
  <dcterms:modified xsi:type="dcterms:W3CDTF">2022-07-16T20:44:00Z</dcterms:modified>
</cp:coreProperties>
</file>